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5" w:after="0" w:line="240" w:lineRule="auto"/>
        <w:ind w:left="121" w:right="-20"/>
        <w:jc w:val="left"/>
        <w:tabs>
          <w:tab w:pos="53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110001pt;margin-top:35.950001pt;width:496.06pt;height:92.38pt;mso-position-horizontal-relative:page;mso-position-vertical-relative:page;z-index:-194" coordorigin="1002,719" coordsize="9921,1848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580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580pt" strokecolor="#000000">
                <v:path arrowok="t"/>
              </v:shape>
            </v:group>
            <v:group style="position:absolute;left:6228;top:730;width:2;height:1114" coordorigin="6228,730" coordsize="2,1114">
              <v:shape style="position:absolute;left:6228;top:730;width:2;height:1114" coordorigin="6228,730" coordsize="0,1114" path="m6228,730l6228,1843e" filled="f" stroked="t" strokeweight=".580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580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580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580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56.110001pt;margin-top:618.549988pt;width:482.98pt;height:44.26pt;mso-position-horizontal-relative:page;mso-position-vertical-relative:page;z-index:-193" coordorigin="1122,12371" coordsize="9660,885">
            <v:group style="position:absolute;left:1140;top:12382;width:9629;height:427" coordorigin="1140,12382" coordsize="9629,427">
              <v:shape style="position:absolute;left:1140;top:12382;width:9629;height:427" coordorigin="1140,12382" coordsize="9629,427" path="m1140,12809l10769,12809,10769,12382,1140,12382,1140,12809e" filled="t" fillcolor="#00B04F" stroked="f">
                <v:path arrowok="t"/>
                <v:fill/>
              </v:shape>
            </v:group>
            <v:group style="position:absolute;left:1241;top:12461;width:9425;height:269" coordorigin="1241,12461" coordsize="9425,269">
              <v:shape style="position:absolute;left:1241;top:12461;width:9425;height:269" coordorigin="1241,12461" coordsize="9425,269" path="m1241,12730l10666,12730,10666,12461,1241,12461,1241,12730e" filled="t" fillcolor="#00B04F" stroked="f">
                <v:path arrowok="t"/>
                <v:fill/>
              </v:shape>
            </v:group>
            <v:group style="position:absolute;left:1128;top:12377;width:9648;height:2" coordorigin="1128,12377" coordsize="9648,2">
              <v:shape style="position:absolute;left:1128;top:12377;width:9648;height:2" coordorigin="1128,12377" coordsize="9648,0" path="m1128,12377l10776,12377e" filled="f" stroked="t" strokeweight=".580pt" strokecolor="#000000">
                <v:path arrowok="t"/>
              </v:shape>
            </v:group>
            <v:group style="position:absolute;left:1133;top:12382;width:2;height:864" coordorigin="1133,12382" coordsize="2,864">
              <v:shape style="position:absolute;left:1133;top:12382;width:2;height:864" coordorigin="1133,12382" coordsize="0,864" path="m1133,12382l1133,13246e" filled="f" stroked="t" strokeweight=".580pt" strokecolor="#000000">
                <v:path arrowok="t"/>
              </v:shape>
            </v:group>
            <v:group style="position:absolute;left:10771;top:12382;width:2;height:864" coordorigin="10771,12382" coordsize="2,864">
              <v:shape style="position:absolute;left:10771;top:12382;width:2;height:864" coordorigin="10771,12382" coordsize="0,864" path="m10771,12382l10771,13246e" filled="f" stroked="t" strokeweight=".580pt" strokecolor="#000000">
                <v:path arrowok="t"/>
              </v:shape>
            </v:group>
            <v:group style="position:absolute;left:1128;top:12814;width:9648;height:2" coordorigin="1128,12814" coordsize="9648,2">
              <v:shape style="position:absolute;left:1128;top:12814;width:9648;height:2" coordorigin="1128,12814" coordsize="9648,0" path="m1128,12814l10776,12814e" filled="f" stroked="t" strokeweight=".580pt" strokecolor="#000000">
                <v:path arrowok="t"/>
              </v:shape>
            </v:group>
            <v:group style="position:absolute;left:1128;top:13250;width:9648;height:2" coordorigin="1128,13250" coordsize="9648,2">
              <v:shape style="position:absolute;left:1128;top:13250;width:9648;height:2" coordorigin="1128,13250" coordsize="9648,0" path="m1128,13250l10776,13250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5" w:after="0" w:line="240" w:lineRule="auto"/>
        <w:ind w:left="121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20013pt;margin-top:8.159568pt;width:93.602306pt;height:25.0425pt;mso-position-horizontal-relative:page;mso-position-vertical-relative:paragraph;z-index:-195" type="#_x0000_t75">
            <v:imagedata r:id="rId5" o:title=""/>
          </v:shape>
        </w:pict>
      </w:r>
      <w:r>
        <w:rPr/>
        <w:pict>
          <v:shape style="width:112.983pt;height:32.64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7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40" w:lineRule="exact"/>
        <w:ind w:left="776" w:right="292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10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43" w:hRule="exact"/>
        </w:trPr>
        <w:tc>
          <w:tcPr>
            <w:tcW w:w="9653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1" w:lineRule="exact"/>
              <w:ind w:left="2558" w:right="2457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‐2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84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4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7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rmi</w:t>
            </w:r>
            <w:r>
              <w:rPr>
                <w:rFonts w:ascii="Calibri" w:hAnsi="Calibri" w:cs="Calibri" w:eastAsia="Calibri"/>
                <w:sz w:val="22"/>
                <w:szCs w:val="22"/>
                <w:spacing w:val="3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tico</w:t>
            </w:r>
            <w:r>
              <w:rPr>
                <w:rFonts w:ascii="Calibri" w:hAnsi="Calibri" w:cs="Calibri" w:eastAsia="Calibri"/>
                <w:sz w:val="22"/>
                <w:szCs w:val="22"/>
                <w:spacing w:val="4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K1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4920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4032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6,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14" w:hRule="exact"/>
        </w:trPr>
        <w:tc>
          <w:tcPr>
            <w:tcW w:w="9653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408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5" w:after="0" w:line="240" w:lineRule="auto"/>
              <w:ind w:left="3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5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5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5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vMerge w:val="restart"/>
            <w:tcBorders>
              <w:top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4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punt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Boa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vMerge/>
            <w:tcBorders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1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6,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11/0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/20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23.00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23.15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Coperto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per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1/4,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vento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assente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48008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48008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240" w:lineRule="auto"/>
        <w:ind w:left="698" w:right="639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HE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K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F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IC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H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GLI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VV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_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29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3"/>
          <w:w w:val="102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2"/>
        </w:rPr>
        <w:t>V</w:t>
      </w:r>
      <w:r>
        <w:rPr>
          <w:rFonts w:ascii="Calibri" w:hAnsi="Calibri" w:cs="Calibri" w:eastAsia="Calibri"/>
          <w:sz w:val="22"/>
          <w:szCs w:val="22"/>
          <w:spacing w:val="1"/>
          <w:w w:val="99"/>
        </w:rPr>
        <w:t>‐</w:t>
      </w:r>
      <w:r>
        <w:rPr>
          <w:rFonts w:ascii="Calibri" w:hAnsi="Calibri" w:cs="Calibri" w:eastAsia="Calibri"/>
          <w:sz w:val="22"/>
          <w:szCs w:val="22"/>
          <w:spacing w:val="1"/>
          <w:w w:val="101"/>
        </w:rPr>
        <w:t>P</w:t>
      </w:r>
      <w:r>
        <w:rPr>
          <w:rFonts w:ascii="Calibri" w:hAnsi="Calibri" w:cs="Calibri" w:eastAsia="Calibri"/>
          <w:sz w:val="22"/>
          <w:szCs w:val="22"/>
          <w:spacing w:val="0"/>
          <w:w w:val="99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99"/>
        </w:rPr>
        <w:t>‐</w:t>
      </w:r>
      <w:r>
        <w:rPr>
          <w:rFonts w:ascii="Calibri" w:hAnsi="Calibri" w:cs="Calibri" w:eastAsia="Calibri"/>
          <w:sz w:val="22"/>
          <w:szCs w:val="22"/>
          <w:spacing w:val="1"/>
          <w:w w:val="99"/>
        </w:rPr>
        <w:t>F</w:t>
      </w:r>
      <w:r>
        <w:rPr>
          <w:rFonts w:ascii="Calibri" w:hAnsi="Calibri" w:cs="Calibri" w:eastAsia="Calibri"/>
          <w:sz w:val="22"/>
          <w:szCs w:val="22"/>
          <w:spacing w:val="1"/>
          <w:w w:val="102"/>
        </w:rPr>
        <w:t>A</w:t>
      </w:r>
      <w:r>
        <w:rPr>
          <w:rFonts w:ascii="Calibri" w:hAnsi="Calibri" w:cs="Calibri" w:eastAsia="Calibri"/>
          <w:sz w:val="22"/>
          <w:szCs w:val="22"/>
          <w:spacing w:val="-2"/>
          <w:w w:val="99"/>
        </w:rPr>
        <w:t>‐</w:t>
      </w:r>
      <w:r>
        <w:rPr>
          <w:rFonts w:ascii="Calibri" w:hAnsi="Calibri" w:cs="Calibri" w:eastAsia="Calibri"/>
          <w:sz w:val="22"/>
          <w:szCs w:val="22"/>
          <w:spacing w:val="1"/>
          <w:w w:val="99"/>
        </w:rPr>
        <w:t>0</w:t>
      </w:r>
      <w:r>
        <w:rPr>
          <w:rFonts w:ascii="Calibri" w:hAnsi="Calibri" w:cs="Calibri" w:eastAsia="Calibri"/>
          <w:sz w:val="22"/>
          <w:szCs w:val="22"/>
          <w:spacing w:val="0"/>
          <w:w w:val="99"/>
        </w:rPr>
        <w:t>5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</w:r>
    </w:p>
    <w:p>
      <w:pPr>
        <w:spacing w:before="7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4178" w:right="4121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ss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98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1"/>
          <w:w w:val="101"/>
        </w:rPr>
        <w:t>tatt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</w:p>
    <w:sectPr>
      <w:type w:val="continuous"/>
      <w:pgSz w:w="11920" w:h="16840"/>
      <w:pgMar w:top="680" w:bottom="280" w:left="100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2021-02-15T12:11:57Z</dcterms:created>
  <dcterms:modified xsi:type="dcterms:W3CDTF">2021-02-15T12:11:57Z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